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869D89" w14:textId="77777777" w:rsidR="007221F0" w:rsidRDefault="007221F0" w:rsidP="007221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HOLME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fl.1450)</w:t>
      </w:r>
    </w:p>
    <w:p w14:paraId="5E565028" w14:textId="77777777" w:rsidR="007221F0" w:rsidRDefault="007221F0" w:rsidP="007221F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4E01FF" w14:textId="77777777" w:rsidR="007221F0" w:rsidRDefault="007221F0" w:rsidP="007221F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AF69F4" w14:textId="77777777" w:rsidR="007221F0" w:rsidRDefault="007221F0" w:rsidP="007221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Sep.1450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enfeoffed by Roger </w:t>
      </w:r>
      <w:proofErr w:type="spellStart"/>
      <w:r>
        <w:rPr>
          <w:rFonts w:ascii="Times New Roman" w:hAnsi="Times New Roman" w:cs="Times New Roman"/>
          <w:sz w:val="24"/>
          <w:szCs w:val="24"/>
        </w:rPr>
        <w:t>Wulferston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Wulferston</w:t>
      </w:r>
      <w:proofErr w:type="spellEnd"/>
    </w:p>
    <w:p w14:paraId="53809912" w14:textId="77777777" w:rsidR="007221F0" w:rsidRDefault="007221F0" w:rsidP="007221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Freston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Stowry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Haughton(q.v.) of a close in Cotton,</w:t>
      </w:r>
    </w:p>
    <w:p w14:paraId="077D22CE" w14:textId="77777777" w:rsidR="007221F0" w:rsidRDefault="007221F0" w:rsidP="007221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Suffolk.    (T.N.A. ref. FB 161/L1/3)</w:t>
      </w:r>
    </w:p>
    <w:p w14:paraId="66ACF573" w14:textId="77777777" w:rsidR="007221F0" w:rsidRDefault="007221F0" w:rsidP="007221F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513AF6" w14:textId="77777777" w:rsidR="007221F0" w:rsidRDefault="007221F0" w:rsidP="007221F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4F9E5A" w14:textId="77777777" w:rsidR="007221F0" w:rsidRDefault="007221F0" w:rsidP="007221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February 2022</w:t>
      </w:r>
    </w:p>
    <w:p w14:paraId="7DDD987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91A62" w14:textId="77777777" w:rsidR="007221F0" w:rsidRDefault="007221F0" w:rsidP="009139A6">
      <w:r>
        <w:separator/>
      </w:r>
    </w:p>
  </w:endnote>
  <w:endnote w:type="continuationSeparator" w:id="0">
    <w:p w14:paraId="6E7EDBE5" w14:textId="77777777" w:rsidR="007221F0" w:rsidRDefault="007221F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7E49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BDE6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33B5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F9C8C" w14:textId="77777777" w:rsidR="007221F0" w:rsidRDefault="007221F0" w:rsidP="009139A6">
      <w:r>
        <w:separator/>
      </w:r>
    </w:p>
  </w:footnote>
  <w:footnote w:type="continuationSeparator" w:id="0">
    <w:p w14:paraId="6ADEF710" w14:textId="77777777" w:rsidR="007221F0" w:rsidRDefault="007221F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C5DC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D60D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B216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1F0"/>
    <w:rsid w:val="000666E0"/>
    <w:rsid w:val="002510B7"/>
    <w:rsid w:val="005C130B"/>
    <w:rsid w:val="007221F0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2D3DFF"/>
  <w15:chartTrackingRefBased/>
  <w15:docId w15:val="{A6B180E3-E1D7-4DD2-BAA4-7A3F4D5E8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2022-02-25T21:17:00Z</dcterms:created>
  <dcterms:modified xsi:type="dcterms:W3CDTF">2022-02-25T21:18:00Z</dcterms:modified>
</cp:coreProperties>
</file>